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Basildon and East Thurrock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Basildon and East Thurrock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Basildon and East Thurrock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Basildon and East Thurrock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Basildon and East Thurrock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Basildon and East Thurrock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South Basildon and East Thurrock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Basildon and East Thurrock is estimated to be </w:t>
      </w:r>
      <w:r w:rsidRPr="00773DF7">
        <w:rPr>
          <w:rFonts w:ascii="Libre Franklin Light" w:eastAsia="Times New Roman" w:hAnsi="Libre Franklin Light" w:cs="Calibri Light"/>
          <w:b/>
          <w:bCs/>
          <w:color w:val="C45911" w:themeColor="accent2" w:themeShade="BF"/>
        </w:rPr>
        <w:t xml:space="preserve">£1,971,955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Basildon and East Thurrock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Basildon and East Thurrock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Basildon and East Thurrock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Basildon and East Thurrock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Basildon and East Thurro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Basildon and East Thurrock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Basildon and East Thurro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Basildon and East Thurrock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Basildon and East Thurrock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Basildon and East Thurro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Basildon and East Thurrock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Basildon and East Thurrock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Basildon and East Thurrock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Basildon and East Thurrock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Basildon and East Thurrock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Basildon and East Thurrock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£1,971,955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Basildon and East Thurrock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£32,120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£664,258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£47,585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£24,536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£1,190,073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£1,971,955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Basildon and East Thurrock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Basildon and East Thurrock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Basildon and East Thurrock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Basildon and East Thurrock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Basildon and East Thurrock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Basildon and East Thurrock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Basildon and East Thurrock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Basildon and East Thurrock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Basildon and East Thurrock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Basildon and East Thurrock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Basildon and East Thurrock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Basildon and East Thurrock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45B1DC3-6F0E-4999-A408-915C033073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